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23479" w14:textId="595A7048" w:rsidR="006B2F86" w:rsidRDefault="008B3768" w:rsidP="00E71FC3">
      <w:pPr>
        <w:pStyle w:val="NoSpacing"/>
      </w:pPr>
      <w:r>
        <w:rPr>
          <w:u w:val="single"/>
        </w:rPr>
        <w:t>John MARFLEET</w:t>
      </w:r>
      <w:r>
        <w:t xml:space="preserve">      (d.1453)</w:t>
      </w:r>
    </w:p>
    <w:p w14:paraId="7D925F15" w14:textId="76315E6D" w:rsidR="008B3768" w:rsidRDefault="008B3768" w:rsidP="00E71FC3">
      <w:pPr>
        <w:pStyle w:val="NoSpacing"/>
      </w:pPr>
      <w:r>
        <w:t>of Bridlington.</w:t>
      </w:r>
    </w:p>
    <w:p w14:paraId="5F006445" w14:textId="2D13A1D4" w:rsidR="008B3768" w:rsidRDefault="008B3768" w:rsidP="00E71FC3">
      <w:pPr>
        <w:pStyle w:val="NoSpacing"/>
      </w:pPr>
    </w:p>
    <w:p w14:paraId="65341808" w14:textId="1A8AD8D4" w:rsidR="008B3768" w:rsidRDefault="008B3768" w:rsidP="00E71FC3">
      <w:pPr>
        <w:pStyle w:val="NoSpacing"/>
      </w:pPr>
    </w:p>
    <w:p w14:paraId="5BAD0266" w14:textId="2CAD5C18" w:rsidR="008B3768" w:rsidRDefault="008B3768" w:rsidP="00E71FC3">
      <w:pPr>
        <w:pStyle w:val="NoSpacing"/>
      </w:pPr>
      <w:r>
        <w:t xml:space="preserve">  7 Mar.1453</w:t>
      </w:r>
      <w:r>
        <w:tab/>
        <w:t>He made his Will.   (W.Y.R. p.110)</w:t>
      </w:r>
    </w:p>
    <w:p w14:paraId="11B2CD41" w14:textId="6C899B73" w:rsidR="008B3768" w:rsidRDefault="008B3768" w:rsidP="00E71FC3">
      <w:pPr>
        <w:pStyle w:val="NoSpacing"/>
      </w:pPr>
      <w:r>
        <w:t>27 Mar.</w:t>
      </w:r>
      <w:r>
        <w:tab/>
        <w:t>Probate of his Will.    (ibid.)</w:t>
      </w:r>
    </w:p>
    <w:p w14:paraId="761D734D" w14:textId="62DD39CC" w:rsidR="008B3768" w:rsidRDefault="008B3768" w:rsidP="00E71FC3">
      <w:pPr>
        <w:pStyle w:val="NoSpacing"/>
      </w:pPr>
    </w:p>
    <w:p w14:paraId="5BFF2571" w14:textId="664C5430" w:rsidR="008B3768" w:rsidRDefault="008B3768" w:rsidP="00E71FC3">
      <w:pPr>
        <w:pStyle w:val="NoSpacing"/>
      </w:pPr>
    </w:p>
    <w:p w14:paraId="1946A41C" w14:textId="46128483" w:rsidR="008B3768" w:rsidRDefault="008B3768" w:rsidP="00E71FC3">
      <w:pPr>
        <w:pStyle w:val="NoSpacing"/>
      </w:pPr>
    </w:p>
    <w:p w14:paraId="4F727439" w14:textId="60E6B860" w:rsidR="008B3768" w:rsidRPr="008B3768" w:rsidRDefault="008B3768" w:rsidP="00E71FC3">
      <w:pPr>
        <w:pStyle w:val="NoSpacing"/>
      </w:pPr>
      <w:r>
        <w:t>2 February 2020</w:t>
      </w:r>
      <w:bookmarkStart w:id="0" w:name="_GoBack"/>
      <w:bookmarkEnd w:id="0"/>
    </w:p>
    <w:sectPr w:rsidR="008B3768" w:rsidRPr="008B376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8EC71" w14:textId="77777777" w:rsidR="008B3768" w:rsidRDefault="008B3768" w:rsidP="00E71FC3">
      <w:pPr>
        <w:spacing w:after="0" w:line="240" w:lineRule="auto"/>
      </w:pPr>
      <w:r>
        <w:separator/>
      </w:r>
    </w:p>
  </w:endnote>
  <w:endnote w:type="continuationSeparator" w:id="0">
    <w:p w14:paraId="70BCED56" w14:textId="77777777" w:rsidR="008B3768" w:rsidRDefault="008B376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316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3EF75" w14:textId="77777777" w:rsidR="008B3768" w:rsidRDefault="008B3768" w:rsidP="00E71FC3">
      <w:pPr>
        <w:spacing w:after="0" w:line="240" w:lineRule="auto"/>
      </w:pPr>
      <w:r>
        <w:separator/>
      </w:r>
    </w:p>
  </w:footnote>
  <w:footnote w:type="continuationSeparator" w:id="0">
    <w:p w14:paraId="79495331" w14:textId="77777777" w:rsidR="008B3768" w:rsidRDefault="008B376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768"/>
    <w:rsid w:val="001A7C09"/>
    <w:rsid w:val="00577BD5"/>
    <w:rsid w:val="00656CBA"/>
    <w:rsid w:val="006A1F77"/>
    <w:rsid w:val="00733BE7"/>
    <w:rsid w:val="008B376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67CFE"/>
  <w15:chartTrackingRefBased/>
  <w15:docId w15:val="{275C9CFE-5403-4BDA-920A-523B897F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2020-02-02T17:44:00Z</dcterms:created>
  <dcterms:modified xsi:type="dcterms:W3CDTF">2020-02-02T17:47:00Z</dcterms:modified>
</cp:coreProperties>
</file>